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CEA7D" w14:textId="77777777" w:rsidR="00254875" w:rsidRDefault="00254875" w:rsidP="002548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SOMERBY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B2CC016" w14:textId="77777777" w:rsidR="00254875" w:rsidRDefault="00254875" w:rsidP="002548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Morton, Lincolnshire. Husbandman.</w:t>
      </w:r>
    </w:p>
    <w:p w14:paraId="0ED1DD71" w14:textId="77777777" w:rsidR="00254875" w:rsidRDefault="00254875" w:rsidP="00254875">
      <w:pPr>
        <w:pStyle w:val="NoSpacing"/>
        <w:rPr>
          <w:rFonts w:cs="Times New Roman"/>
          <w:szCs w:val="24"/>
        </w:rPr>
      </w:pPr>
    </w:p>
    <w:p w14:paraId="2428FC8A" w14:textId="77777777" w:rsidR="00254875" w:rsidRDefault="00254875" w:rsidP="00254875">
      <w:pPr>
        <w:pStyle w:val="NoSpacing"/>
        <w:rPr>
          <w:rFonts w:cs="Times New Roman"/>
          <w:szCs w:val="24"/>
        </w:rPr>
      </w:pPr>
    </w:p>
    <w:p w14:paraId="536CEE5B" w14:textId="77777777" w:rsidR="00254875" w:rsidRDefault="00254875" w:rsidP="002548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Pynchebek</w:t>
      </w:r>
      <w:proofErr w:type="spellEnd"/>
      <w:r>
        <w:rPr>
          <w:rFonts w:cs="Times New Roman"/>
          <w:szCs w:val="24"/>
        </w:rPr>
        <w:t xml:space="preserve">, esquire(q.v.), brought a plaint of trespass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15010A0E" w14:textId="77777777" w:rsidR="00254875" w:rsidRDefault="00254875" w:rsidP="002548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William </w:t>
      </w:r>
      <w:proofErr w:type="spellStart"/>
      <w:r>
        <w:rPr>
          <w:rFonts w:cs="Times New Roman"/>
          <w:szCs w:val="24"/>
        </w:rPr>
        <w:t>Owebray</w:t>
      </w:r>
      <w:proofErr w:type="spellEnd"/>
      <w:r>
        <w:rPr>
          <w:rFonts w:cs="Times New Roman"/>
          <w:szCs w:val="24"/>
        </w:rPr>
        <w:t xml:space="preserve"> of Pinchbeck(q.v.).</w:t>
      </w:r>
    </w:p>
    <w:p w14:paraId="63EB6B43" w14:textId="77777777" w:rsidR="00254875" w:rsidRDefault="00254875" w:rsidP="002548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97EE1AC" w14:textId="77777777" w:rsidR="00254875" w:rsidRDefault="00254875" w:rsidP="00254875">
      <w:pPr>
        <w:pStyle w:val="NoSpacing"/>
        <w:rPr>
          <w:rFonts w:cs="Times New Roman"/>
          <w:szCs w:val="24"/>
        </w:rPr>
      </w:pPr>
    </w:p>
    <w:p w14:paraId="73A478BF" w14:textId="77777777" w:rsidR="00254875" w:rsidRDefault="00254875" w:rsidP="00254875">
      <w:pPr>
        <w:pStyle w:val="NoSpacing"/>
        <w:rPr>
          <w:rFonts w:cs="Times New Roman"/>
          <w:szCs w:val="24"/>
        </w:rPr>
      </w:pPr>
    </w:p>
    <w:p w14:paraId="07B91B7F" w14:textId="77777777" w:rsidR="00254875" w:rsidRDefault="00254875" w:rsidP="002548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May 2023</w:t>
      </w:r>
    </w:p>
    <w:p w14:paraId="45AF12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FC6A" w14:textId="77777777" w:rsidR="00254875" w:rsidRDefault="00254875" w:rsidP="009139A6">
      <w:r>
        <w:separator/>
      </w:r>
    </w:p>
  </w:endnote>
  <w:endnote w:type="continuationSeparator" w:id="0">
    <w:p w14:paraId="4446DB13" w14:textId="77777777" w:rsidR="00254875" w:rsidRDefault="002548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87E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409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C62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B2671" w14:textId="77777777" w:rsidR="00254875" w:rsidRDefault="00254875" w:rsidP="009139A6">
      <w:r>
        <w:separator/>
      </w:r>
    </w:p>
  </w:footnote>
  <w:footnote w:type="continuationSeparator" w:id="0">
    <w:p w14:paraId="76FBC73A" w14:textId="77777777" w:rsidR="00254875" w:rsidRDefault="002548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112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73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60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75"/>
    <w:rsid w:val="000666E0"/>
    <w:rsid w:val="002510B7"/>
    <w:rsid w:val="0025487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67C33"/>
  <w15:chartTrackingRefBased/>
  <w15:docId w15:val="{19496E12-3123-4974-A12B-673E6B603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54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2023-07-19T19:54:00Z</dcterms:created>
  <dcterms:modified xsi:type="dcterms:W3CDTF">2023-07-19T19:55:00Z</dcterms:modified>
</cp:coreProperties>
</file>